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Ayr, Carrick and Cumnock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Ayr, Carrick and Cumnock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Ayr, Carrick and Cumnock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Ayr, Carrick and Cumnock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Ayr, Carrick and Cumnock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Ayr, Carrick and Cumnock are estimated to have a score of 1-2 on the PGSI (low-risk gambling), whilst </w:t>
      </w:r>
      <w:r w:rsidRPr="00773DF7">
        <w:rPr>
          <w:rFonts w:ascii="Libre Franklin Light" w:hAnsi="Libre Franklin Light" w:cs="Calibri Light"/>
          <w:b/>
          <w:bCs/>
          <w:color w:val="C45911" w:themeColor="accent2" w:themeShade="BF"/>
        </w:rPr>
        <w:t xml:space="preserve">2.0%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Ayr, Carrick and Cumnock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Ayr, Carrick and Cumnock is estimated to be </w:t>
      </w:r>
      <w:r w:rsidRPr="00773DF7">
        <w:rPr>
          <w:rFonts w:ascii="Libre Franklin Light" w:eastAsia="Times New Roman" w:hAnsi="Libre Franklin Light" w:cs="Calibri Light"/>
          <w:b/>
          <w:bCs/>
          <w:color w:val="C45911" w:themeColor="accent2" w:themeShade="BF"/>
        </w:rPr>
        <w:t xml:space="preserve">£952,642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Ayr, Carrick and Cumnock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Ayr, Carrick and Cumnock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Ayr, Carrick and Cumnock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Ayr, Carrick and Cumnock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yr, Carrick and Cumno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Ayr, Carrick and Cumnock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yr, Carrick and Cumno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Ayr, Carrick and Cumnock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Ayr, Carrick and Cumnock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yr, Carrick and Cumno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Ayr, Carrick and Cumnock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0.8%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Ayr, Carrick and Cumnock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Ayr, Carrick and Cumnock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Ayr, Carrick and Cumnock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Ayr, Carrick and Cumnock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Ayr, Carrick and Cumnock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£952,642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Ayr, Carrick and Cumnock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£15,517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£320,900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£22,988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£11,853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£574,919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£952,642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Ayr, Carrick and Cumnock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Ayr, Carrick and Cumnock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Ayr, Carrick and Cumnock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Ayr, Carrick and Cumnock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Ayr, Carrick and Cumnock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Ayr, Carrick and Cumnock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Ayr, Carrick and Cumnock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Ayr, Carrick and Cumnock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Ayr, Carrick and Cumnock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Ayr, Carrick and Cumnock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Ayr, Carrick and Cumnock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Ayr, Carrick and Cumnock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F36E755-BADC-483F-A6FB-E0FA1B88FCD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